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Hertford and Stortford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Hertford and Stortford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Hertford and Stortford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Hertford and Stortford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Hertford and Stortford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Hertford and Stortford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Hertford and Stortford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Hertford and Stortford is estimated to be </w:t>
      </w:r>
      <w:r w:rsidRPr="00773DF7">
        <w:rPr>
          <w:rFonts w:ascii="Libre Franklin Light" w:eastAsia="Times New Roman" w:hAnsi="Libre Franklin Light" w:cs="Calibri Light"/>
          <w:b/>
          <w:bCs/>
          <w:color w:val="C45911" w:themeColor="accent2" w:themeShade="BF"/>
        </w:rPr>
        <w:t xml:space="preserve">£1,516,615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Hertford and Stortford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Hertford and Stortford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Hertford and Stortford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Hertford and Stortford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ertford and Stort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Hertford and Stortford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ertford and Stort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Hertford and Stortford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Hertford and Stortford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ertford and Stort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Hertford and Stortford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Hertford and Stortford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Hertford and Stortford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Hertford and Stortford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Hertford and Stortford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Hertford and Stortford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£1,516,615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Hertford and Stortford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£24,703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£510,876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£36,597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£10,293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£18,870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£915,276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£1,516,615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Hertford and Stortford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Hertford and Stortford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Hertford and Stortford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Hertford and Stortford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Hertford and Stortford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Hertford and Stortford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Hertford and Stortford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Hertford and Stortford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Hertford and Stortford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Hertford and Stortford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Hertford and Stortford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Hertford and Stortford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2EE5FF7-64AF-49D0-ADF9-E472734790A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